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34C96" w14:textId="77777777" w:rsidR="00BF3BA8" w:rsidRDefault="00BF3BA8" w:rsidP="00BF3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FULBORN</w:t>
      </w:r>
      <w:r>
        <w:rPr>
          <w:rFonts w:ascii="Times New Roman" w:hAnsi="Times New Roman" w:cs="Times New Roman"/>
        </w:rPr>
        <w:t xml:space="preserve">      (fl.1483)</w:t>
      </w:r>
    </w:p>
    <w:p w14:paraId="449DE88A" w14:textId="77777777" w:rsidR="00BF3BA8" w:rsidRDefault="00BF3BA8" w:rsidP="00BF3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Allerton, Yorkshire. Gentleman.</w:t>
      </w:r>
    </w:p>
    <w:p w14:paraId="78EECBFF" w14:textId="77777777" w:rsidR="00BF3BA8" w:rsidRDefault="00BF3BA8" w:rsidP="00BF3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[I suspect this will be the Allerton near Knaresborough rather than Allerton in Bradford].</w:t>
      </w:r>
    </w:p>
    <w:p w14:paraId="7C14FBFB" w14:textId="77777777" w:rsidR="00BF3BA8" w:rsidRDefault="00BF3BA8" w:rsidP="00BF3BA8">
      <w:pPr>
        <w:rPr>
          <w:rFonts w:ascii="Times New Roman" w:hAnsi="Times New Roman" w:cs="Times New Roman"/>
        </w:rPr>
      </w:pPr>
    </w:p>
    <w:p w14:paraId="4C13C03F" w14:textId="77777777" w:rsidR="00BF3BA8" w:rsidRDefault="00BF3BA8" w:rsidP="00BF3BA8">
      <w:pPr>
        <w:rPr>
          <w:rFonts w:ascii="Times New Roman" w:hAnsi="Times New Roman" w:cs="Times New Roman"/>
        </w:rPr>
      </w:pPr>
    </w:p>
    <w:p w14:paraId="2CC318AA" w14:textId="77777777" w:rsidR="00BF3BA8" w:rsidRDefault="00BF3BA8" w:rsidP="00BF3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Dunthorn</w:t>
      </w:r>
      <w:proofErr w:type="spellEnd"/>
      <w:r>
        <w:rPr>
          <w:rFonts w:ascii="Times New Roman" w:hAnsi="Times New Roman" w:cs="Times New Roman"/>
        </w:rPr>
        <w:t xml:space="preserve">(q.v.), Reginald Bray(q.v.), Ralph </w:t>
      </w:r>
      <w:proofErr w:type="spellStart"/>
      <w:r>
        <w:rPr>
          <w:rFonts w:ascii="Times New Roman" w:hAnsi="Times New Roman" w:cs="Times New Roman"/>
        </w:rPr>
        <w:t>Tykhull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14:paraId="5395FB30" w14:textId="77777777" w:rsidR="00BF3BA8" w:rsidRDefault="00BF3BA8" w:rsidP="00BF3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Joskyn</w:t>
      </w:r>
      <w:proofErr w:type="spellEnd"/>
      <w:r>
        <w:rPr>
          <w:rFonts w:ascii="Times New Roman" w:hAnsi="Times New Roman" w:cs="Times New Roman"/>
        </w:rPr>
        <w:t xml:space="preserve">(q.v.), as the executors of Robert </w:t>
      </w:r>
      <w:proofErr w:type="spellStart"/>
      <w:r>
        <w:rPr>
          <w:rFonts w:ascii="Times New Roman" w:hAnsi="Times New Roman" w:cs="Times New Roman"/>
        </w:rPr>
        <w:t>Colwyche</w:t>
      </w:r>
      <w:proofErr w:type="spellEnd"/>
      <w:r>
        <w:rPr>
          <w:rFonts w:ascii="Times New Roman" w:hAnsi="Times New Roman" w:cs="Times New Roman"/>
        </w:rPr>
        <w:t xml:space="preserve"> of London,</w:t>
      </w:r>
    </w:p>
    <w:p w14:paraId="3BD23A94" w14:textId="77777777" w:rsidR="00BF3BA8" w:rsidRDefault="00BF3BA8" w:rsidP="00BF3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tailor(q.v.), brought a plaint of debt against him, Nicholas </w:t>
      </w:r>
    </w:p>
    <w:p w14:paraId="0B1E06F3" w14:textId="77777777" w:rsidR="00BF3BA8" w:rsidRDefault="00BF3BA8" w:rsidP="00BF3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Waymyngton</w:t>
      </w:r>
      <w:proofErr w:type="spellEnd"/>
      <w:r>
        <w:rPr>
          <w:rFonts w:ascii="Times New Roman" w:hAnsi="Times New Roman" w:cs="Times New Roman"/>
        </w:rPr>
        <w:t xml:space="preserve"> of Dartmouth, Devon(q.v.), William </w:t>
      </w:r>
      <w:proofErr w:type="spellStart"/>
      <w:r>
        <w:rPr>
          <w:rFonts w:ascii="Times New Roman" w:hAnsi="Times New Roman" w:cs="Times New Roman"/>
        </w:rPr>
        <w:t>Boyvyle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Ridlington</w:t>
      </w:r>
      <w:proofErr w:type="spellEnd"/>
      <w:r>
        <w:rPr>
          <w:rFonts w:ascii="Times New Roman" w:hAnsi="Times New Roman" w:cs="Times New Roman"/>
        </w:rPr>
        <w:t>,</w:t>
      </w:r>
    </w:p>
    <w:p w14:paraId="19FD612F" w14:textId="77777777" w:rsidR="00BF3BA8" w:rsidRDefault="00BF3BA8" w:rsidP="00BF3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Rutland(q.v.) and William </w:t>
      </w:r>
      <w:proofErr w:type="spellStart"/>
      <w:r>
        <w:rPr>
          <w:rFonts w:ascii="Times New Roman" w:hAnsi="Times New Roman" w:cs="Times New Roman"/>
        </w:rPr>
        <w:t>Whetney</w:t>
      </w:r>
      <w:proofErr w:type="spellEnd"/>
      <w:r>
        <w:rPr>
          <w:rFonts w:ascii="Times New Roman" w:hAnsi="Times New Roman" w:cs="Times New Roman"/>
        </w:rPr>
        <w:t xml:space="preserve"> of Westminster(q.v.).</w:t>
      </w:r>
    </w:p>
    <w:p w14:paraId="288617CD" w14:textId="77777777" w:rsidR="00BF3BA8" w:rsidRDefault="00BF3BA8" w:rsidP="00BF3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B4BD124" w14:textId="77777777" w:rsidR="00BF3BA8" w:rsidRDefault="00BF3BA8" w:rsidP="00BF3BA8">
      <w:pPr>
        <w:rPr>
          <w:rFonts w:ascii="Times New Roman" w:hAnsi="Times New Roman" w:cs="Times New Roman"/>
        </w:rPr>
      </w:pPr>
    </w:p>
    <w:p w14:paraId="66A3185C" w14:textId="77777777" w:rsidR="00BF3BA8" w:rsidRDefault="00BF3BA8" w:rsidP="00BF3BA8">
      <w:pPr>
        <w:rPr>
          <w:rFonts w:ascii="Times New Roman" w:hAnsi="Times New Roman" w:cs="Times New Roman"/>
        </w:rPr>
      </w:pPr>
    </w:p>
    <w:p w14:paraId="19EA69CD" w14:textId="77777777" w:rsidR="00BF3BA8" w:rsidRDefault="00BF3BA8" w:rsidP="00BF3B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August 2019</w:t>
      </w:r>
    </w:p>
    <w:p w14:paraId="5293AB8B" w14:textId="77777777" w:rsidR="006B2F86" w:rsidRPr="00E71FC3" w:rsidRDefault="00BF3BA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EBE00" w14:textId="77777777" w:rsidR="00BF3BA8" w:rsidRDefault="00BF3BA8" w:rsidP="00E71FC3">
      <w:r>
        <w:separator/>
      </w:r>
    </w:p>
  </w:endnote>
  <w:endnote w:type="continuationSeparator" w:id="0">
    <w:p w14:paraId="1ED329C0" w14:textId="77777777" w:rsidR="00BF3BA8" w:rsidRDefault="00BF3BA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7656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8E6BD" w14:textId="77777777" w:rsidR="00BF3BA8" w:rsidRDefault="00BF3BA8" w:rsidP="00E71FC3">
      <w:r>
        <w:separator/>
      </w:r>
    </w:p>
  </w:footnote>
  <w:footnote w:type="continuationSeparator" w:id="0">
    <w:p w14:paraId="33DE7C55" w14:textId="77777777" w:rsidR="00BF3BA8" w:rsidRDefault="00BF3BA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BA8"/>
    <w:rsid w:val="001A7C09"/>
    <w:rsid w:val="00577BD5"/>
    <w:rsid w:val="00656CBA"/>
    <w:rsid w:val="006A1F77"/>
    <w:rsid w:val="00733BE7"/>
    <w:rsid w:val="00AB52E8"/>
    <w:rsid w:val="00B16D3F"/>
    <w:rsid w:val="00BB41AC"/>
    <w:rsid w:val="00BF3BA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B5415"/>
  <w15:chartTrackingRefBased/>
  <w15:docId w15:val="{1D923237-B48F-45EE-AC5D-F64C8C4C2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F3BA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2019-09-12T19:46:00Z</dcterms:created>
  <dcterms:modified xsi:type="dcterms:W3CDTF">2019-09-12T19:46:00Z</dcterms:modified>
</cp:coreProperties>
</file>